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721" w:rsidRDefault="00780721" w:rsidP="00022B09">
      <w:pPr>
        <w:rPr>
          <w:lang w:val="en-US"/>
        </w:rPr>
      </w:pPr>
    </w:p>
    <w:p w:rsidR="00780721" w:rsidRDefault="00780721" w:rsidP="00022B09">
      <w:pPr>
        <w:rPr>
          <w:lang w:val="en-US"/>
        </w:rPr>
      </w:pPr>
    </w:p>
    <w:p w:rsidR="00780721" w:rsidRDefault="00780721" w:rsidP="00022B09"/>
    <w:p w:rsidR="00780721" w:rsidRPr="00E331B0" w:rsidRDefault="00780721" w:rsidP="00022B09"/>
    <w:p w:rsidR="00780721" w:rsidRDefault="00780721" w:rsidP="00A64612">
      <w:pPr>
        <w:jc w:val="center"/>
        <w:rPr>
          <w:b/>
          <w:sz w:val="28"/>
          <w:szCs w:val="28"/>
        </w:rPr>
      </w:pPr>
    </w:p>
    <w:p w:rsidR="00780721" w:rsidRDefault="00780721" w:rsidP="00A64612">
      <w:pPr>
        <w:jc w:val="center"/>
        <w:rPr>
          <w:b/>
          <w:sz w:val="28"/>
          <w:szCs w:val="28"/>
        </w:rPr>
      </w:pPr>
      <w:r w:rsidRPr="00D523FC">
        <w:rPr>
          <w:b/>
          <w:sz w:val="28"/>
          <w:szCs w:val="28"/>
        </w:rPr>
        <w:t xml:space="preserve">Об образовании Рабочей группы </w:t>
      </w:r>
      <w:r w:rsidRPr="002339F0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 повышению инновационности государственных закупок</w:t>
      </w:r>
      <w:r w:rsidRPr="002339F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транспортном комплексе</w:t>
      </w:r>
    </w:p>
    <w:p w:rsidR="00780721" w:rsidRDefault="00780721" w:rsidP="001D3C39">
      <w:pPr>
        <w:ind w:firstLine="567"/>
        <w:jc w:val="both"/>
        <w:rPr>
          <w:b/>
          <w:sz w:val="28"/>
          <w:szCs w:val="28"/>
        </w:rPr>
      </w:pPr>
    </w:p>
    <w:p w:rsidR="00780721" w:rsidRDefault="00780721" w:rsidP="001D3C39">
      <w:pPr>
        <w:ind w:firstLine="567"/>
        <w:jc w:val="both"/>
        <w:rPr>
          <w:b/>
          <w:sz w:val="28"/>
          <w:szCs w:val="28"/>
        </w:rPr>
      </w:pPr>
    </w:p>
    <w:p w:rsidR="00780721" w:rsidRDefault="00780721" w:rsidP="001D3C39">
      <w:pPr>
        <w:ind w:firstLine="567"/>
        <w:jc w:val="both"/>
        <w:rPr>
          <w:b/>
          <w:sz w:val="28"/>
          <w:szCs w:val="28"/>
        </w:rPr>
      </w:pPr>
    </w:p>
    <w:p w:rsidR="00780721" w:rsidRPr="001513C3" w:rsidRDefault="00780721" w:rsidP="001D3C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</w:t>
      </w:r>
      <w:r w:rsidRPr="00705F8D">
        <w:rPr>
          <w:sz w:val="28"/>
          <w:szCs w:val="28"/>
        </w:rPr>
        <w:t>пилотных проектов повышения инновационности государств</w:t>
      </w:r>
      <w:r>
        <w:rPr>
          <w:sz w:val="28"/>
          <w:szCs w:val="28"/>
        </w:rPr>
        <w:t>енных закупок в транспортном комплексе</w:t>
      </w:r>
      <w:r w:rsidRPr="001513C3">
        <w:rPr>
          <w:sz w:val="28"/>
          <w:szCs w:val="28"/>
        </w:rPr>
        <w:t>:</w:t>
      </w:r>
    </w:p>
    <w:p w:rsidR="00780721" w:rsidRDefault="00780721" w:rsidP="001513C3">
      <w:pPr>
        <w:jc w:val="both"/>
        <w:rPr>
          <w:sz w:val="28"/>
          <w:szCs w:val="28"/>
        </w:rPr>
      </w:pPr>
    </w:p>
    <w:p w:rsidR="00780721" w:rsidRDefault="00780721" w:rsidP="00B66C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Образовать Рабочую группу по</w:t>
      </w:r>
      <w:r w:rsidRPr="0058309D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повышению</w:t>
      </w:r>
      <w:r w:rsidRPr="00705F8D">
        <w:rPr>
          <w:sz w:val="28"/>
          <w:szCs w:val="28"/>
        </w:rPr>
        <w:t xml:space="preserve"> инновационности государств</w:t>
      </w:r>
      <w:r>
        <w:rPr>
          <w:sz w:val="28"/>
          <w:szCs w:val="28"/>
        </w:rPr>
        <w:t>енных закупок в транспортном комплексе.</w:t>
      </w:r>
    </w:p>
    <w:p w:rsidR="00780721" w:rsidRDefault="00780721" w:rsidP="00B9261B">
      <w:pPr>
        <w:tabs>
          <w:tab w:val="left" w:pos="144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Утвердить: </w:t>
      </w:r>
    </w:p>
    <w:p w:rsidR="00780721" w:rsidRDefault="00780721" w:rsidP="00B9261B">
      <w:pPr>
        <w:tabs>
          <w:tab w:val="left" w:pos="144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 Рабочей группы по повышению</w:t>
      </w:r>
      <w:r w:rsidRPr="00705F8D">
        <w:rPr>
          <w:sz w:val="28"/>
          <w:szCs w:val="28"/>
        </w:rPr>
        <w:t xml:space="preserve"> инновационности государств</w:t>
      </w:r>
      <w:r>
        <w:rPr>
          <w:sz w:val="28"/>
          <w:szCs w:val="28"/>
        </w:rPr>
        <w:t xml:space="preserve">енных закупок в транспортном комплексе (приложение № 1 к настоящему распоряжению); </w:t>
      </w:r>
    </w:p>
    <w:p w:rsidR="00780721" w:rsidRPr="00210F13" w:rsidRDefault="00780721" w:rsidP="001D3C39">
      <w:pPr>
        <w:tabs>
          <w:tab w:val="left" w:pos="144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о Рабочей группе по повышению инновационности </w:t>
      </w:r>
      <w:r w:rsidRPr="00705F8D">
        <w:rPr>
          <w:sz w:val="28"/>
          <w:szCs w:val="28"/>
        </w:rPr>
        <w:t>государств</w:t>
      </w:r>
      <w:r>
        <w:rPr>
          <w:sz w:val="28"/>
          <w:szCs w:val="28"/>
        </w:rPr>
        <w:t xml:space="preserve">енных закупок в транспортном комплексе (приложение № 2 </w:t>
      </w:r>
      <w:r>
        <w:rPr>
          <w:sz w:val="28"/>
          <w:szCs w:val="28"/>
        </w:rPr>
        <w:br/>
        <w:t>к настоящему распоряжению).</w:t>
      </w:r>
    </w:p>
    <w:p w:rsidR="00780721" w:rsidRPr="001513C3" w:rsidRDefault="00780721" w:rsidP="001D3C39">
      <w:pPr>
        <w:tabs>
          <w:tab w:val="left" w:pos="1440"/>
        </w:tabs>
        <w:ind w:firstLine="567"/>
        <w:jc w:val="both"/>
        <w:rPr>
          <w:sz w:val="28"/>
          <w:szCs w:val="28"/>
        </w:rPr>
      </w:pPr>
      <w:r w:rsidRPr="001513C3">
        <w:rPr>
          <w:sz w:val="28"/>
          <w:szCs w:val="28"/>
        </w:rPr>
        <w:t>3</w:t>
      </w:r>
      <w:r>
        <w:rPr>
          <w:sz w:val="28"/>
          <w:szCs w:val="28"/>
        </w:rPr>
        <w:t xml:space="preserve">. Контроль за исполнением настоящего распоряжения возложить </w:t>
      </w:r>
      <w:r>
        <w:rPr>
          <w:sz w:val="28"/>
          <w:szCs w:val="28"/>
        </w:rPr>
        <w:br/>
        <w:t>на заместителя Министра А.Н. Недосекова.</w:t>
      </w:r>
    </w:p>
    <w:p w:rsidR="00780721" w:rsidRDefault="00780721" w:rsidP="001D3C39">
      <w:pPr>
        <w:tabs>
          <w:tab w:val="left" w:pos="1440"/>
        </w:tabs>
        <w:ind w:firstLine="567"/>
        <w:jc w:val="both"/>
        <w:rPr>
          <w:sz w:val="28"/>
          <w:szCs w:val="28"/>
        </w:rPr>
      </w:pPr>
    </w:p>
    <w:p w:rsidR="00780721" w:rsidRDefault="00780721" w:rsidP="001D3C39">
      <w:pPr>
        <w:tabs>
          <w:tab w:val="left" w:pos="1440"/>
        </w:tabs>
        <w:ind w:firstLine="567"/>
        <w:jc w:val="both"/>
        <w:rPr>
          <w:sz w:val="28"/>
          <w:szCs w:val="28"/>
        </w:rPr>
      </w:pPr>
    </w:p>
    <w:p w:rsidR="00780721" w:rsidRPr="00447AAD" w:rsidRDefault="00780721" w:rsidP="001D3C39">
      <w:pPr>
        <w:tabs>
          <w:tab w:val="left" w:pos="1440"/>
        </w:tabs>
        <w:ind w:firstLine="567"/>
        <w:jc w:val="both"/>
        <w:rPr>
          <w:sz w:val="28"/>
          <w:szCs w:val="28"/>
        </w:rPr>
      </w:pPr>
    </w:p>
    <w:p w:rsidR="00780721" w:rsidRPr="00F51057" w:rsidRDefault="00780721" w:rsidP="00022B09">
      <w:pPr>
        <w:jc w:val="both"/>
        <w:rPr>
          <w:sz w:val="28"/>
          <w:szCs w:val="28"/>
        </w:rPr>
      </w:pPr>
      <w:r w:rsidRPr="00F51057">
        <w:rPr>
          <w:sz w:val="28"/>
          <w:szCs w:val="28"/>
        </w:rPr>
        <w:t xml:space="preserve">Министр                                                                         </w:t>
      </w:r>
      <w:r>
        <w:rPr>
          <w:sz w:val="28"/>
          <w:szCs w:val="28"/>
        </w:rPr>
        <w:t xml:space="preserve">                       </w:t>
      </w:r>
      <w:r w:rsidRPr="00F510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F51057">
        <w:rPr>
          <w:sz w:val="28"/>
          <w:szCs w:val="28"/>
        </w:rPr>
        <w:t xml:space="preserve">    И.Е. Левитин</w:t>
      </w:r>
    </w:p>
    <w:p w:rsidR="00780721" w:rsidRPr="00447AAD" w:rsidRDefault="00780721" w:rsidP="00022B09">
      <w:pPr>
        <w:jc w:val="both"/>
        <w:rPr>
          <w:sz w:val="20"/>
          <w:szCs w:val="20"/>
        </w:rPr>
      </w:pPr>
    </w:p>
    <w:p w:rsidR="00780721" w:rsidRDefault="00780721" w:rsidP="00022B0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80721" w:rsidRDefault="00780721" w:rsidP="00022B09">
      <w:pPr>
        <w:jc w:val="both"/>
        <w:rPr>
          <w:sz w:val="20"/>
          <w:szCs w:val="20"/>
        </w:rPr>
      </w:pPr>
    </w:p>
    <w:p w:rsidR="00780721" w:rsidRDefault="00780721" w:rsidP="00022B09">
      <w:pPr>
        <w:jc w:val="both"/>
        <w:rPr>
          <w:sz w:val="20"/>
          <w:szCs w:val="20"/>
        </w:rPr>
      </w:pPr>
    </w:p>
    <w:p w:rsidR="00780721" w:rsidRDefault="00780721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80721" w:rsidRDefault="00780721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80721" w:rsidRDefault="00780721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80721" w:rsidRDefault="00780721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80721" w:rsidRDefault="00780721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80721" w:rsidRDefault="00780721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80721" w:rsidRDefault="00780721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80721" w:rsidRDefault="00780721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80721" w:rsidRPr="00392A81" w:rsidRDefault="00780721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80721" w:rsidRDefault="00780721" w:rsidP="00022B09">
      <w:pPr>
        <w:jc w:val="both"/>
        <w:rPr>
          <w:sz w:val="20"/>
          <w:szCs w:val="20"/>
        </w:rPr>
      </w:pPr>
    </w:p>
    <w:p w:rsidR="00780721" w:rsidRDefault="00780721" w:rsidP="00B66CC3">
      <w:pPr>
        <w:jc w:val="both"/>
        <w:rPr>
          <w:sz w:val="20"/>
          <w:szCs w:val="20"/>
        </w:rPr>
      </w:pPr>
      <w:smartTag w:uri="urn:schemas-microsoft-com:office:smarttags" w:element="PersonName">
        <w:r>
          <w:rPr>
            <w:sz w:val="20"/>
            <w:szCs w:val="20"/>
          </w:rPr>
          <w:t>Фадеев Денис Александрович</w:t>
        </w:r>
      </w:smartTag>
    </w:p>
    <w:p w:rsidR="00780721" w:rsidRDefault="00780721" w:rsidP="00B66CC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626 10 46 </w:t>
      </w:r>
    </w:p>
    <w:p w:rsidR="00780721" w:rsidRPr="00F51057" w:rsidRDefault="00780721" w:rsidP="003D22FF">
      <w:pPr>
        <w:ind w:right="-54"/>
        <w:rPr>
          <w:sz w:val="16"/>
          <w:szCs w:val="16"/>
        </w:rPr>
      </w:pPr>
      <w:r>
        <w:rPr>
          <w:sz w:val="20"/>
          <w:szCs w:val="20"/>
        </w:rPr>
        <w:br w:type="page"/>
      </w:r>
    </w:p>
    <w:p w:rsidR="00780721" w:rsidRPr="00E547DB" w:rsidRDefault="00780721" w:rsidP="003D22FF">
      <w:pPr>
        <w:ind w:left="4678" w:right="-57" w:firstLine="1082"/>
        <w:jc w:val="center"/>
        <w:rPr>
          <w:sz w:val="28"/>
          <w:szCs w:val="28"/>
        </w:rPr>
      </w:pPr>
      <w:r w:rsidRPr="009C497E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9C497E">
        <w:rPr>
          <w:sz w:val="28"/>
          <w:szCs w:val="28"/>
        </w:rPr>
        <w:t xml:space="preserve"> № 1</w:t>
      </w:r>
    </w:p>
    <w:p w:rsidR="00780721" w:rsidRPr="003E2204" w:rsidRDefault="00780721" w:rsidP="003D22FF">
      <w:pPr>
        <w:ind w:left="4678" w:right="-57" w:firstLine="108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распоряжению </w:t>
      </w:r>
      <w:r w:rsidRPr="003E2204">
        <w:rPr>
          <w:sz w:val="28"/>
          <w:szCs w:val="28"/>
        </w:rPr>
        <w:t>Минтранса России</w:t>
      </w:r>
    </w:p>
    <w:p w:rsidR="00780721" w:rsidRPr="003E2204" w:rsidRDefault="00780721" w:rsidP="003D22FF">
      <w:pPr>
        <w:ind w:left="4678" w:right="-57" w:firstLine="1082"/>
        <w:jc w:val="right"/>
        <w:rPr>
          <w:sz w:val="28"/>
          <w:szCs w:val="28"/>
        </w:rPr>
      </w:pPr>
      <w:r w:rsidRPr="003E2204">
        <w:rPr>
          <w:sz w:val="28"/>
          <w:szCs w:val="28"/>
        </w:rPr>
        <w:t xml:space="preserve">от </w:t>
      </w:r>
      <w:r w:rsidRPr="00B031EB">
        <w:rPr>
          <w:sz w:val="28"/>
          <w:szCs w:val="28"/>
        </w:rPr>
        <w:t>_____</w:t>
      </w:r>
      <w:r w:rsidRPr="003E2204">
        <w:rPr>
          <w:sz w:val="28"/>
          <w:szCs w:val="28"/>
        </w:rPr>
        <w:t>__</w:t>
      </w:r>
      <w:r>
        <w:rPr>
          <w:sz w:val="28"/>
          <w:szCs w:val="28"/>
        </w:rPr>
        <w:t>__</w:t>
      </w:r>
      <w:r w:rsidRPr="003E2204">
        <w:rPr>
          <w:sz w:val="28"/>
          <w:szCs w:val="28"/>
        </w:rPr>
        <w:t>______</w:t>
      </w:r>
      <w:r>
        <w:rPr>
          <w:sz w:val="28"/>
          <w:szCs w:val="28"/>
        </w:rPr>
        <w:t>______</w:t>
      </w:r>
      <w:r w:rsidRPr="003E2204">
        <w:rPr>
          <w:sz w:val="28"/>
          <w:szCs w:val="28"/>
        </w:rPr>
        <w:t xml:space="preserve"> № _____</w:t>
      </w:r>
    </w:p>
    <w:p w:rsidR="00780721" w:rsidRDefault="00780721" w:rsidP="003D22FF">
      <w:pPr>
        <w:ind w:right="-54" w:firstLine="5940"/>
        <w:jc w:val="both"/>
        <w:rPr>
          <w:sz w:val="28"/>
          <w:szCs w:val="28"/>
        </w:rPr>
      </w:pPr>
    </w:p>
    <w:p w:rsidR="00780721" w:rsidRPr="003E2204" w:rsidRDefault="00780721" w:rsidP="003D22FF">
      <w:pPr>
        <w:ind w:right="-54" w:firstLine="5940"/>
        <w:jc w:val="both"/>
        <w:rPr>
          <w:sz w:val="28"/>
          <w:szCs w:val="28"/>
        </w:rPr>
      </w:pPr>
    </w:p>
    <w:p w:rsidR="00780721" w:rsidRDefault="00780721" w:rsidP="003D22FF">
      <w:pPr>
        <w:ind w:right="-54"/>
        <w:jc w:val="center"/>
        <w:rPr>
          <w:b/>
          <w:sz w:val="28"/>
          <w:szCs w:val="28"/>
        </w:rPr>
      </w:pPr>
    </w:p>
    <w:p w:rsidR="00780721" w:rsidRPr="00E41BD9" w:rsidRDefault="00780721" w:rsidP="003D22FF">
      <w:pPr>
        <w:ind w:right="-54"/>
        <w:jc w:val="center"/>
        <w:rPr>
          <w:b/>
          <w:sz w:val="28"/>
          <w:szCs w:val="28"/>
        </w:rPr>
      </w:pPr>
      <w:r w:rsidRPr="00E41BD9">
        <w:rPr>
          <w:b/>
          <w:sz w:val="28"/>
          <w:szCs w:val="28"/>
        </w:rPr>
        <w:t>СОСТАВ</w:t>
      </w:r>
    </w:p>
    <w:p w:rsidR="00780721" w:rsidRDefault="00780721" w:rsidP="003D22FF">
      <w:pPr>
        <w:ind w:right="-54"/>
        <w:jc w:val="center"/>
        <w:rPr>
          <w:b/>
          <w:sz w:val="28"/>
          <w:szCs w:val="28"/>
        </w:rPr>
      </w:pPr>
      <w:r w:rsidRPr="00E41BD9">
        <w:rPr>
          <w:b/>
          <w:sz w:val="28"/>
          <w:szCs w:val="28"/>
        </w:rPr>
        <w:t xml:space="preserve">Рабочей группы </w:t>
      </w:r>
      <w:r w:rsidRPr="002339F0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 повышению инновационности государственных закупок</w:t>
      </w:r>
      <w:r w:rsidRPr="002339F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>в транспортном комплексе</w:t>
      </w:r>
    </w:p>
    <w:p w:rsidR="00780721" w:rsidRPr="00B031EB" w:rsidRDefault="00780721" w:rsidP="003D22FF">
      <w:pPr>
        <w:ind w:right="-54"/>
        <w:jc w:val="center"/>
        <w:rPr>
          <w:b/>
          <w:sz w:val="28"/>
          <w:szCs w:val="28"/>
        </w:rPr>
      </w:pPr>
    </w:p>
    <w:p w:rsidR="00780721" w:rsidRDefault="00780721" w:rsidP="003D22FF">
      <w:pPr>
        <w:tabs>
          <w:tab w:val="left" w:pos="10200"/>
        </w:tabs>
        <w:ind w:right="-54"/>
        <w:jc w:val="center"/>
        <w:rPr>
          <w:b/>
          <w:sz w:val="28"/>
          <w:szCs w:val="28"/>
        </w:rPr>
      </w:pPr>
    </w:p>
    <w:tbl>
      <w:tblPr>
        <w:tblW w:w="9600" w:type="dxa"/>
        <w:tblInd w:w="708" w:type="dxa"/>
        <w:tblLook w:val="01E0"/>
      </w:tblPr>
      <w:tblGrid>
        <w:gridCol w:w="2628"/>
        <w:gridCol w:w="6972"/>
      </w:tblGrid>
      <w:tr w:rsidR="00780721" w:rsidRPr="003E2204" w:rsidTr="00DD75B9">
        <w:tc>
          <w:tcPr>
            <w:tcW w:w="2628" w:type="dxa"/>
          </w:tcPr>
          <w:p w:rsidR="00780721" w:rsidRPr="003E2204" w:rsidRDefault="00780721" w:rsidP="00DD75B9">
            <w:pPr>
              <w:ind w:left="480" w:right="-54" w:hanging="480"/>
              <w:rPr>
                <w:sz w:val="28"/>
                <w:szCs w:val="28"/>
              </w:rPr>
            </w:pPr>
            <w:r w:rsidRPr="003E2204">
              <w:rPr>
                <w:sz w:val="28"/>
                <w:szCs w:val="28"/>
              </w:rPr>
              <w:t>А.Н. Недосеков</w:t>
            </w:r>
          </w:p>
        </w:tc>
        <w:tc>
          <w:tcPr>
            <w:tcW w:w="6972" w:type="dxa"/>
          </w:tcPr>
          <w:p w:rsidR="00780721" w:rsidRPr="00656A1E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 w:rsidRPr="003E2204">
              <w:rPr>
                <w:b/>
                <w:sz w:val="28"/>
                <w:szCs w:val="28"/>
              </w:rPr>
              <w:t xml:space="preserve">- </w:t>
            </w:r>
            <w:r w:rsidRPr="003E2204">
              <w:rPr>
                <w:sz w:val="28"/>
                <w:szCs w:val="28"/>
              </w:rPr>
              <w:t>заместитель Министра (руководитель Рабочей группы);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Pr="003E2204" w:rsidRDefault="00780721" w:rsidP="00DD75B9">
            <w:pPr>
              <w:ind w:right="-54"/>
              <w:rPr>
                <w:sz w:val="28"/>
                <w:szCs w:val="28"/>
              </w:rPr>
            </w:pPr>
            <w:r w:rsidRPr="003E2204">
              <w:rPr>
                <w:sz w:val="28"/>
                <w:szCs w:val="28"/>
              </w:rPr>
              <w:t>А.К. Семенов</w:t>
            </w:r>
          </w:p>
        </w:tc>
        <w:tc>
          <w:tcPr>
            <w:tcW w:w="6972" w:type="dxa"/>
          </w:tcPr>
          <w:p w:rsidR="00780721" w:rsidRPr="00656A1E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 w:rsidRPr="003E2204">
              <w:rPr>
                <w:b/>
                <w:sz w:val="28"/>
                <w:szCs w:val="28"/>
              </w:rPr>
              <w:t xml:space="preserve">- </w:t>
            </w:r>
            <w:r w:rsidRPr="003E2204">
              <w:rPr>
                <w:sz w:val="28"/>
                <w:szCs w:val="28"/>
              </w:rPr>
              <w:t>директор Департамента программ развития (заместитель руководителя Рабочей группы);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Pr="003E2204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Тимочкин</w:t>
            </w:r>
          </w:p>
        </w:tc>
        <w:tc>
          <w:tcPr>
            <w:tcW w:w="6972" w:type="dxa"/>
          </w:tcPr>
          <w:p w:rsidR="00780721" w:rsidRPr="003E2204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 w:rsidRPr="003E2204">
              <w:rPr>
                <w:sz w:val="28"/>
                <w:szCs w:val="28"/>
              </w:rPr>
              <w:t xml:space="preserve">- заместитель директора Департамента </w:t>
            </w:r>
            <w:r>
              <w:rPr>
                <w:sz w:val="28"/>
                <w:szCs w:val="28"/>
              </w:rPr>
              <w:t>программ развития</w:t>
            </w:r>
            <w:r w:rsidRPr="003E2204">
              <w:rPr>
                <w:sz w:val="28"/>
                <w:szCs w:val="28"/>
              </w:rPr>
              <w:t>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Носов</w:t>
            </w:r>
          </w:p>
        </w:tc>
        <w:tc>
          <w:tcPr>
            <w:tcW w:w="6972" w:type="dxa"/>
          </w:tcPr>
          <w:p w:rsidR="00780721" w:rsidRPr="003E2204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директора Департамента государственной политики в области дорожного хозяйства;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Клюев</w:t>
            </w:r>
          </w:p>
        </w:tc>
        <w:tc>
          <w:tcPr>
            <w:tcW w:w="6972" w:type="dxa"/>
          </w:tcPr>
          <w:p w:rsidR="00780721" w:rsidRPr="003E2204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директора Департамента государственной политики в области морского и речного хозяйства;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 Ленев</w:t>
            </w:r>
          </w:p>
        </w:tc>
        <w:tc>
          <w:tcPr>
            <w:tcW w:w="6972" w:type="dxa"/>
          </w:tcPr>
          <w:p w:rsidR="00780721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развития Департамента государственной политики в области гражданской авиации;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Pr="003E2204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Д.А. Фадеев</w:t>
            </w:r>
          </w:p>
        </w:tc>
        <w:tc>
          <w:tcPr>
            <w:tcW w:w="6972" w:type="dxa"/>
          </w:tcPr>
          <w:p w:rsidR="00780721" w:rsidRPr="003E2204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инноваций и новых технологий Департамента программ развития (ответственный секретарь Рабочей группы);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Холопов</w:t>
            </w:r>
          </w:p>
        </w:tc>
        <w:tc>
          <w:tcPr>
            <w:tcW w:w="6972" w:type="dxa"/>
          </w:tcPr>
          <w:p w:rsidR="00780721" w:rsidRPr="00D51FAD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отдела корпоративного управления Департамента имущественных отношений </w:t>
            </w:r>
            <w:r>
              <w:rPr>
                <w:sz w:val="28"/>
                <w:szCs w:val="28"/>
              </w:rPr>
              <w:br/>
              <w:t>и территориального планирования</w:t>
            </w:r>
            <w:r w:rsidRPr="00D51FAD">
              <w:rPr>
                <w:sz w:val="28"/>
                <w:szCs w:val="28"/>
              </w:rPr>
              <w:t>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В.М. Чичков</w:t>
            </w:r>
          </w:p>
        </w:tc>
        <w:tc>
          <w:tcPr>
            <w:tcW w:w="6972" w:type="dxa"/>
          </w:tcPr>
          <w:p w:rsidR="00780721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начальника отдела </w:t>
            </w:r>
            <w:r w:rsidRPr="008162DA">
              <w:rPr>
                <w:iCs/>
                <w:sz w:val="28"/>
                <w:szCs w:val="28"/>
              </w:rPr>
              <w:t xml:space="preserve">правового регулирования эксплуатационной безопасности </w:t>
            </w:r>
            <w:r>
              <w:rPr>
                <w:iCs/>
                <w:sz w:val="28"/>
                <w:szCs w:val="28"/>
              </w:rPr>
              <w:br/>
            </w:r>
            <w:r w:rsidRPr="008162DA">
              <w:rPr>
                <w:iCs/>
                <w:sz w:val="28"/>
                <w:szCs w:val="28"/>
              </w:rPr>
              <w:t>и технической политики</w:t>
            </w:r>
            <w:r>
              <w:rPr>
                <w:iCs/>
                <w:sz w:val="28"/>
                <w:szCs w:val="28"/>
              </w:rPr>
              <w:t xml:space="preserve"> Департамента государственной политики в области железнодорожного транспорта;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Р.К. Бородин</w:t>
            </w:r>
          </w:p>
        </w:tc>
        <w:tc>
          <w:tcPr>
            <w:tcW w:w="6972" w:type="dxa"/>
          </w:tcPr>
          <w:p w:rsidR="00780721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консультант отдела дорожной деятельности Департамента государственной политики в области дорожного хозяйства;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Pr="003E2204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Л.И. Бершанский</w:t>
            </w:r>
          </w:p>
        </w:tc>
        <w:tc>
          <w:tcPr>
            <w:tcW w:w="6972" w:type="dxa"/>
          </w:tcPr>
          <w:p w:rsidR="00780721" w:rsidRPr="003E2204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руководителя Федерального агентства железнодорожного транспорта;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Pr="003E2204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Быстров</w:t>
            </w:r>
          </w:p>
        </w:tc>
        <w:tc>
          <w:tcPr>
            <w:tcW w:w="6972" w:type="dxa"/>
          </w:tcPr>
          <w:p w:rsidR="00780721" w:rsidRPr="003E2204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руководителя Федерального дорожного агентства;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Pr="003E2204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С.П. Горелик</w:t>
            </w:r>
          </w:p>
        </w:tc>
        <w:tc>
          <w:tcPr>
            <w:tcW w:w="6972" w:type="dxa"/>
          </w:tcPr>
          <w:p w:rsidR="00780721" w:rsidRPr="003E2204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руководителя Федерального агентства морского и речного транспорта;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 Савицкий</w:t>
            </w:r>
          </w:p>
        </w:tc>
        <w:tc>
          <w:tcPr>
            <w:tcW w:w="6972" w:type="dxa"/>
          </w:tcPr>
          <w:p w:rsidR="00780721" w:rsidRPr="007B0B17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руководителя Федерального агентства воздушного транспорта</w:t>
            </w:r>
            <w:r w:rsidRPr="007B0B17">
              <w:rPr>
                <w:sz w:val="28"/>
                <w:szCs w:val="28"/>
              </w:rPr>
              <w:t>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В.Б. Черток</w:t>
            </w:r>
          </w:p>
        </w:tc>
        <w:tc>
          <w:tcPr>
            <w:tcW w:w="6972" w:type="dxa"/>
          </w:tcPr>
          <w:p w:rsidR="00780721" w:rsidRPr="00D51FAD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руководителя Федеральной службы </w:t>
            </w:r>
            <w:r>
              <w:rPr>
                <w:sz w:val="28"/>
                <w:szCs w:val="28"/>
              </w:rPr>
              <w:br/>
              <w:t>по надзору в сфере транспорта</w:t>
            </w:r>
            <w:r w:rsidRPr="00D51FAD">
              <w:rPr>
                <w:sz w:val="28"/>
                <w:szCs w:val="28"/>
              </w:rPr>
              <w:t>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В. Костин</w:t>
            </w:r>
          </w:p>
        </w:tc>
        <w:tc>
          <w:tcPr>
            <w:tcW w:w="6972" w:type="dxa"/>
          </w:tcPr>
          <w:p w:rsidR="00780721" w:rsidRPr="007B0B17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правления ГК «Автодор» </w:t>
            </w:r>
            <w:r>
              <w:rPr>
                <w:sz w:val="28"/>
                <w:szCs w:val="28"/>
              </w:rPr>
              <w:br/>
              <w:t>(по согласованию</w:t>
            </w:r>
            <w:r w:rsidRPr="007B0B17">
              <w:rPr>
                <w:sz w:val="28"/>
                <w:szCs w:val="28"/>
              </w:rPr>
              <w:t>);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 Попов</w:t>
            </w:r>
          </w:p>
        </w:tc>
        <w:tc>
          <w:tcPr>
            <w:tcW w:w="6972" w:type="dxa"/>
          </w:tcPr>
          <w:p w:rsidR="00780721" w:rsidRPr="00D51FAD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Управления научно–технических исследований, информационного обеспечения </w:t>
            </w:r>
            <w:r>
              <w:rPr>
                <w:sz w:val="28"/>
                <w:szCs w:val="28"/>
              </w:rPr>
              <w:br/>
              <w:t>и ценообразования Федерального дорожного агентства</w:t>
            </w:r>
            <w:r w:rsidRPr="00D51FAD">
              <w:rPr>
                <w:sz w:val="28"/>
                <w:szCs w:val="28"/>
              </w:rPr>
              <w:t>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А.И. Ткаченко</w:t>
            </w:r>
          </w:p>
        </w:tc>
        <w:tc>
          <w:tcPr>
            <w:tcW w:w="6972" w:type="dxa"/>
          </w:tcPr>
          <w:p w:rsidR="00780721" w:rsidRPr="00D51FAD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начаьника Финансового управления  Федеральной службы по надзору в сфере транспорта</w:t>
            </w:r>
            <w:r w:rsidRPr="00D51FAD">
              <w:rPr>
                <w:sz w:val="28"/>
                <w:szCs w:val="28"/>
              </w:rPr>
              <w:t>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Pr="003E2204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Мурашев</w:t>
            </w:r>
          </w:p>
        </w:tc>
        <w:tc>
          <w:tcPr>
            <w:tcW w:w="6972" w:type="dxa"/>
          </w:tcPr>
          <w:p w:rsidR="00780721" w:rsidRPr="002F21A5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отдела государственного заказа </w:t>
            </w:r>
            <w:r>
              <w:rPr>
                <w:sz w:val="28"/>
                <w:szCs w:val="28"/>
              </w:rPr>
              <w:br/>
              <w:t>и имущественных отношений Федерального агентства воздушного транспорта</w:t>
            </w:r>
            <w:r w:rsidRPr="002F21A5">
              <w:rPr>
                <w:sz w:val="28"/>
                <w:szCs w:val="28"/>
              </w:rPr>
              <w:t>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Pr="003E2204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Романов</w:t>
            </w:r>
          </w:p>
        </w:tc>
        <w:tc>
          <w:tcPr>
            <w:tcW w:w="6972" w:type="dxa"/>
          </w:tcPr>
          <w:p w:rsidR="00780721" w:rsidRPr="007B0B17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генерального директора </w:t>
            </w:r>
            <w:r>
              <w:rPr>
                <w:sz w:val="28"/>
                <w:szCs w:val="28"/>
              </w:rPr>
              <w:br/>
              <w:t>ФГУ «Ространсмодернизация» (по согласованию)</w:t>
            </w:r>
            <w:r w:rsidRPr="007B0B17">
              <w:rPr>
                <w:sz w:val="28"/>
                <w:szCs w:val="28"/>
              </w:rPr>
              <w:t>;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М.С. Попов</w:t>
            </w:r>
          </w:p>
        </w:tc>
        <w:tc>
          <w:tcPr>
            <w:tcW w:w="6972" w:type="dxa"/>
          </w:tcPr>
          <w:p w:rsidR="00780721" w:rsidRPr="007B0B17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директора Департамента стратегического развития  Министерства образования и науки Российской Федерации (по согласованию)</w:t>
            </w:r>
            <w:r w:rsidRPr="007B0B17">
              <w:rPr>
                <w:sz w:val="28"/>
                <w:szCs w:val="28"/>
              </w:rPr>
              <w:t>.</w:t>
            </w: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</w:p>
        </w:tc>
        <w:tc>
          <w:tcPr>
            <w:tcW w:w="6972" w:type="dxa"/>
          </w:tcPr>
          <w:p w:rsidR="00780721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</w:p>
        </w:tc>
        <w:tc>
          <w:tcPr>
            <w:tcW w:w="6972" w:type="dxa"/>
          </w:tcPr>
          <w:p w:rsidR="00780721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</w:p>
        </w:tc>
        <w:tc>
          <w:tcPr>
            <w:tcW w:w="6972" w:type="dxa"/>
          </w:tcPr>
          <w:p w:rsidR="00780721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</w:p>
        </w:tc>
        <w:tc>
          <w:tcPr>
            <w:tcW w:w="6972" w:type="dxa"/>
          </w:tcPr>
          <w:p w:rsidR="00780721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</w:p>
        </w:tc>
        <w:tc>
          <w:tcPr>
            <w:tcW w:w="6972" w:type="dxa"/>
          </w:tcPr>
          <w:p w:rsidR="00780721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</w:p>
        </w:tc>
      </w:tr>
      <w:tr w:rsidR="00780721" w:rsidRPr="003E2204" w:rsidTr="00DD75B9">
        <w:tc>
          <w:tcPr>
            <w:tcW w:w="2628" w:type="dxa"/>
          </w:tcPr>
          <w:p w:rsidR="00780721" w:rsidRDefault="00780721" w:rsidP="00DD75B9">
            <w:pPr>
              <w:ind w:right="-54"/>
              <w:rPr>
                <w:sz w:val="28"/>
                <w:szCs w:val="28"/>
              </w:rPr>
            </w:pPr>
          </w:p>
        </w:tc>
        <w:tc>
          <w:tcPr>
            <w:tcW w:w="6972" w:type="dxa"/>
          </w:tcPr>
          <w:p w:rsidR="00780721" w:rsidRDefault="00780721" w:rsidP="00DD75B9">
            <w:pPr>
              <w:ind w:right="-54"/>
              <w:jc w:val="both"/>
              <w:rPr>
                <w:sz w:val="28"/>
                <w:szCs w:val="28"/>
              </w:rPr>
            </w:pPr>
          </w:p>
        </w:tc>
      </w:tr>
    </w:tbl>
    <w:p w:rsidR="00780721" w:rsidRDefault="00780721" w:rsidP="003D22FF">
      <w:pPr>
        <w:rPr>
          <w:b/>
          <w:sz w:val="28"/>
          <w:szCs w:val="28"/>
        </w:rPr>
      </w:pPr>
    </w:p>
    <w:p w:rsidR="00780721" w:rsidRPr="00F37003" w:rsidRDefault="00780721" w:rsidP="003D22FF">
      <w:pPr>
        <w:rPr>
          <w:sz w:val="28"/>
          <w:szCs w:val="28"/>
        </w:rPr>
      </w:pPr>
      <w:r w:rsidRPr="00F37003">
        <w:rPr>
          <w:sz w:val="28"/>
          <w:szCs w:val="28"/>
        </w:rPr>
        <w:t> </w:t>
      </w:r>
    </w:p>
    <w:p w:rsidR="00780721" w:rsidRPr="000135E6" w:rsidRDefault="00780721" w:rsidP="003D22FF">
      <w:pPr>
        <w:jc w:val="both"/>
        <w:rPr>
          <w:b/>
          <w:sz w:val="28"/>
          <w:szCs w:val="28"/>
        </w:rPr>
      </w:pPr>
    </w:p>
    <w:p w:rsidR="00780721" w:rsidRPr="00B66CC3" w:rsidRDefault="00780721" w:rsidP="00B66CC3">
      <w:pPr>
        <w:jc w:val="both"/>
        <w:rPr>
          <w:sz w:val="20"/>
          <w:szCs w:val="20"/>
        </w:rPr>
      </w:pPr>
    </w:p>
    <w:sectPr w:rsidR="00780721" w:rsidRPr="00B66CC3" w:rsidSect="001D3C39">
      <w:footnotePr>
        <w:numFmt w:val="chicago"/>
        <w:numRestart w:val="eachPage"/>
      </w:footnotePr>
      <w:pgSz w:w="11906" w:h="16838"/>
      <w:pgMar w:top="3415" w:right="567" w:bottom="1079" w:left="1134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Fmt w:val="chicago"/>
    <w:numRestart w:val="eachPage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B09"/>
    <w:rsid w:val="000135E6"/>
    <w:rsid w:val="00022B09"/>
    <w:rsid w:val="00030007"/>
    <w:rsid w:val="00096789"/>
    <w:rsid w:val="00146971"/>
    <w:rsid w:val="001513C3"/>
    <w:rsid w:val="001B1DD6"/>
    <w:rsid w:val="001D3C39"/>
    <w:rsid w:val="001E40EA"/>
    <w:rsid w:val="001F27DB"/>
    <w:rsid w:val="00202D20"/>
    <w:rsid w:val="00210F13"/>
    <w:rsid w:val="002339F0"/>
    <w:rsid w:val="0025169A"/>
    <w:rsid w:val="00273EAA"/>
    <w:rsid w:val="00274957"/>
    <w:rsid w:val="00277D3F"/>
    <w:rsid w:val="002809B1"/>
    <w:rsid w:val="00282451"/>
    <w:rsid w:val="00286C01"/>
    <w:rsid w:val="002A1196"/>
    <w:rsid w:val="002A4DA2"/>
    <w:rsid w:val="002B149C"/>
    <w:rsid w:val="002B3B0D"/>
    <w:rsid w:val="002C50EA"/>
    <w:rsid w:val="002E5603"/>
    <w:rsid w:val="002F21A5"/>
    <w:rsid w:val="00325C3E"/>
    <w:rsid w:val="00327F36"/>
    <w:rsid w:val="003661AD"/>
    <w:rsid w:val="00383C7E"/>
    <w:rsid w:val="00392A81"/>
    <w:rsid w:val="003A64FF"/>
    <w:rsid w:val="003C05D5"/>
    <w:rsid w:val="003D22FF"/>
    <w:rsid w:val="003E2204"/>
    <w:rsid w:val="003E44D1"/>
    <w:rsid w:val="003F6825"/>
    <w:rsid w:val="00447AAD"/>
    <w:rsid w:val="00457FB8"/>
    <w:rsid w:val="0046510C"/>
    <w:rsid w:val="004E7B85"/>
    <w:rsid w:val="005176CD"/>
    <w:rsid w:val="0056252C"/>
    <w:rsid w:val="0058309D"/>
    <w:rsid w:val="005A4B2E"/>
    <w:rsid w:val="005B6E9A"/>
    <w:rsid w:val="005E2F71"/>
    <w:rsid w:val="005F7804"/>
    <w:rsid w:val="00606EDB"/>
    <w:rsid w:val="0062354F"/>
    <w:rsid w:val="0064298F"/>
    <w:rsid w:val="00656A1E"/>
    <w:rsid w:val="006B2E76"/>
    <w:rsid w:val="006C7A3F"/>
    <w:rsid w:val="006E52E5"/>
    <w:rsid w:val="006E5480"/>
    <w:rsid w:val="00705F8D"/>
    <w:rsid w:val="007214AD"/>
    <w:rsid w:val="007306EB"/>
    <w:rsid w:val="00740E02"/>
    <w:rsid w:val="00747359"/>
    <w:rsid w:val="00755A2E"/>
    <w:rsid w:val="00780721"/>
    <w:rsid w:val="007B0B17"/>
    <w:rsid w:val="007B1A7C"/>
    <w:rsid w:val="007B1D6E"/>
    <w:rsid w:val="007C24EE"/>
    <w:rsid w:val="007D6E6E"/>
    <w:rsid w:val="008003C8"/>
    <w:rsid w:val="008162DA"/>
    <w:rsid w:val="00830A59"/>
    <w:rsid w:val="008E5CC8"/>
    <w:rsid w:val="00941082"/>
    <w:rsid w:val="00951191"/>
    <w:rsid w:val="0095160C"/>
    <w:rsid w:val="009519D6"/>
    <w:rsid w:val="009740A6"/>
    <w:rsid w:val="009C497E"/>
    <w:rsid w:val="009D0AF5"/>
    <w:rsid w:val="009E03E9"/>
    <w:rsid w:val="009E1AF2"/>
    <w:rsid w:val="00A11763"/>
    <w:rsid w:val="00A47710"/>
    <w:rsid w:val="00A64612"/>
    <w:rsid w:val="00A7495A"/>
    <w:rsid w:val="00A9464C"/>
    <w:rsid w:val="00AB7CD9"/>
    <w:rsid w:val="00AC7D63"/>
    <w:rsid w:val="00AF6C54"/>
    <w:rsid w:val="00B031EB"/>
    <w:rsid w:val="00B55578"/>
    <w:rsid w:val="00B66CC3"/>
    <w:rsid w:val="00B87571"/>
    <w:rsid w:val="00B9261B"/>
    <w:rsid w:val="00B97D6B"/>
    <w:rsid w:val="00BC1A28"/>
    <w:rsid w:val="00BE3E3F"/>
    <w:rsid w:val="00BE4553"/>
    <w:rsid w:val="00C44F84"/>
    <w:rsid w:val="00C5265E"/>
    <w:rsid w:val="00C63DEB"/>
    <w:rsid w:val="00C81456"/>
    <w:rsid w:val="00C8727A"/>
    <w:rsid w:val="00CC391B"/>
    <w:rsid w:val="00D17DD7"/>
    <w:rsid w:val="00D51FAD"/>
    <w:rsid w:val="00D523FC"/>
    <w:rsid w:val="00D76ACD"/>
    <w:rsid w:val="00D96DF4"/>
    <w:rsid w:val="00DA0994"/>
    <w:rsid w:val="00DD3B80"/>
    <w:rsid w:val="00DD3C45"/>
    <w:rsid w:val="00DD75B9"/>
    <w:rsid w:val="00E00EED"/>
    <w:rsid w:val="00E331B0"/>
    <w:rsid w:val="00E41BD9"/>
    <w:rsid w:val="00E547DB"/>
    <w:rsid w:val="00E54EA7"/>
    <w:rsid w:val="00E73E39"/>
    <w:rsid w:val="00E74AD6"/>
    <w:rsid w:val="00E81998"/>
    <w:rsid w:val="00EC00D7"/>
    <w:rsid w:val="00EC7F9A"/>
    <w:rsid w:val="00F13119"/>
    <w:rsid w:val="00F37003"/>
    <w:rsid w:val="00F51057"/>
    <w:rsid w:val="00F57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B09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22B0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22B09"/>
    <w:pPr>
      <w:keepNext/>
      <w:jc w:val="right"/>
      <w:outlineLvl w:val="4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22B09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22B09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022B09"/>
    <w:pPr>
      <w:shd w:val="clear" w:color="auto" w:fill="FFFFFF"/>
      <w:ind w:firstLine="720"/>
      <w:jc w:val="both"/>
    </w:pPr>
    <w:rPr>
      <w:spacing w:val="-2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22B09"/>
    <w:rPr>
      <w:rFonts w:ascii="Times New Roman" w:hAnsi="Times New Roman" w:cs="Times New Roman"/>
      <w:spacing w:val="-20"/>
      <w:sz w:val="28"/>
      <w:szCs w:val="28"/>
      <w:shd w:val="clear" w:color="auto" w:fill="FFFFFF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22B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2B0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3</Pages>
  <Words>516</Words>
  <Characters>2943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OleynikovAS</dc:creator>
  <cp:keywords/>
  <dc:description/>
  <cp:lastModifiedBy>Ilya</cp:lastModifiedBy>
  <cp:revision>8</cp:revision>
  <cp:lastPrinted>2011-05-17T12:51:00Z</cp:lastPrinted>
  <dcterms:created xsi:type="dcterms:W3CDTF">2011-05-16T12:54:00Z</dcterms:created>
  <dcterms:modified xsi:type="dcterms:W3CDTF">2011-09-27T02:12:00Z</dcterms:modified>
</cp:coreProperties>
</file>